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A38EB" w:rsidP="002A38EB" w:rsidRDefault="002A38EB" w14:paraId="9099d25" w14:textId="9099d25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>
            <wp:extent cx="564727" cy="753465"/>
            <wp:effectExtent l="0" t="0" r="6985" b="889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61" cy="75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118D0" w:rsidR="002A38EB" w:rsidP="002A38EB" w:rsidRDefault="002A38EB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Pr="001118D0" w:rsidR="002A38EB" w:rsidP="002A38EB" w:rsidRDefault="002A38EB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Pr="001118D0" w:rsidR="002A38EB" w:rsidP="002A38EB" w:rsidRDefault="002A38EB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="002A38EB" w:rsidP="002A38EB" w:rsidRDefault="002A38EB">
      <w:pPr>
        <w:jc w:val="both"/>
      </w:pPr>
    </w:p>
    <w:p w:rsidR="002A38EB" w:rsidP="002A38EB" w:rsidRDefault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8292E">
        <w:rPr>
          <w:sz w:val="24"/>
          <w:szCs w:val="24"/>
        </w:rPr>
        <w:t>3176</w:t>
      </w:r>
      <w:r w:rsidR="001D10CB">
        <w:rPr>
          <w:sz w:val="24"/>
          <w:szCs w:val="24"/>
        </w:rPr>
        <w:t>/18</w:t>
      </w:r>
      <w:r>
        <w:rPr>
          <w:sz w:val="24"/>
          <w:szCs w:val="24"/>
        </w:rPr>
        <w:t xml:space="preserve">     </w:t>
      </w:r>
    </w:p>
    <w:p w:rsidR="002A38EB" w:rsidP="002A38EB" w:rsidRDefault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="002A38EB" w:rsidP="002A38EB" w:rsidRDefault="002A38EB">
      <w:pPr>
        <w:ind w:left="2124" w:firstLine="708"/>
        <w:rPr>
          <w:sz w:val="24"/>
        </w:rPr>
      </w:pPr>
      <w:r>
        <w:rPr>
          <w:sz w:val="24"/>
        </w:rPr>
        <w:t xml:space="preserve">R E P U B L I K A  H R V A T S K A </w:t>
      </w:r>
    </w:p>
    <w:p w:rsidR="002A38EB" w:rsidP="002A38EB" w:rsidRDefault="002A38EB">
      <w:pPr>
        <w:ind w:left="2124" w:firstLine="708"/>
        <w:rPr>
          <w:sz w:val="24"/>
        </w:rPr>
      </w:pPr>
    </w:p>
    <w:p w:rsidR="002A38EB" w:rsidP="002A38EB" w:rsidRDefault="00D001C6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="002A38EB" w:rsidP="002A38EB" w:rsidRDefault="002A38EB">
      <w:pPr>
        <w:jc w:val="center"/>
        <w:rPr>
          <w:b/>
          <w:sz w:val="24"/>
        </w:rPr>
      </w:pPr>
    </w:p>
    <w:p w:rsidRPr="006F1BCB" w:rsidR="002A38EB" w:rsidP="002A38EB" w:rsidRDefault="002A38EB">
      <w:pPr>
        <w:ind w:firstLine="708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</w:t>
      </w:r>
      <w:r w:rsidR="00DE3257">
        <w:rPr>
          <w:sz w:val="24"/>
          <w:szCs w:val="24"/>
        </w:rPr>
        <w:t xml:space="preserve">dužnikom </w:t>
      </w:r>
      <w:r w:rsidRPr="0028292E" w:rsidR="0028292E">
        <w:rPr>
          <w:sz w:val="24"/>
          <w:szCs w:val="24"/>
        </w:rPr>
        <w:t>REFUL RADIO društvo s ograničenom odgovornošću za elektroniku i telekomunikacije, Zagreb (Grad Zagreb), Drenovačka ulica 2, OIB 97968788024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</w:t>
      </w:r>
      <w:r w:rsidRPr="00E51693" w:rsidR="00E17E93">
        <w:rPr>
          <w:sz w:val="24"/>
          <w:szCs w:val="24"/>
        </w:rPr>
        <w:t xml:space="preserve">dana </w:t>
      </w:r>
      <w:r w:rsidR="00CE53EF">
        <w:rPr>
          <w:sz w:val="24"/>
          <w:szCs w:val="24"/>
        </w:rPr>
        <w:t>15</w:t>
      </w:r>
      <w:r w:rsidRPr="00E51693">
        <w:rPr>
          <w:sz w:val="24"/>
          <w:szCs w:val="24"/>
        </w:rPr>
        <w:t xml:space="preserve">. </w:t>
      </w:r>
      <w:r w:rsidR="00CE53EF">
        <w:rPr>
          <w:sz w:val="24"/>
          <w:szCs w:val="24"/>
        </w:rPr>
        <w:t>listopada</w:t>
      </w:r>
      <w:r w:rsidRPr="00E51693" w:rsidR="009349B6">
        <w:rPr>
          <w:sz w:val="24"/>
          <w:szCs w:val="24"/>
        </w:rPr>
        <w:t xml:space="preserve"> 2019</w:t>
      </w:r>
      <w:r w:rsidRPr="00E51693" w:rsidR="00EE6929">
        <w:rPr>
          <w:sz w:val="24"/>
          <w:szCs w:val="24"/>
        </w:rPr>
        <w:t>.</w:t>
      </w:r>
    </w:p>
    <w:p w:rsidR="002A38EB" w:rsidP="002A38EB" w:rsidRDefault="002A38EB">
      <w:pPr>
        <w:ind w:firstLine="708"/>
        <w:jc w:val="both"/>
        <w:rPr>
          <w:sz w:val="24"/>
          <w:szCs w:val="24"/>
        </w:rPr>
      </w:pPr>
    </w:p>
    <w:p w:rsidR="002A38EB" w:rsidP="002A38EB" w:rsidRDefault="00D001C6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="002A38EB" w:rsidP="002A38EB" w:rsidRDefault="002A38EB">
      <w:pPr>
        <w:widowControl/>
        <w:jc w:val="center"/>
        <w:rPr>
          <w:b/>
          <w:sz w:val="24"/>
          <w:szCs w:val="24"/>
        </w:rPr>
      </w:pPr>
    </w:p>
    <w:p w:rsidR="00436A49" w:rsidP="0028292E" w:rsidRDefault="002A38EB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Pr="001D10CB" w:rsidR="001118D0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28292E">
        <w:rPr>
          <w:sz w:val="24"/>
          <w:szCs w:val="24"/>
        </w:rPr>
        <w:t>3176</w:t>
      </w:r>
      <w:r w:rsidRPr="001D10CB" w:rsidR="00E17E93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Pr="0028292E" w:rsidR="0028292E">
        <w:rPr>
          <w:sz w:val="24"/>
          <w:szCs w:val="24"/>
        </w:rPr>
        <w:t>REFUL RADIO društvo s ograničenom odgovornošću za elektroniku i telekomunikacije, Zagreb (Grad Zagreb), Drenovačka ulica 2, OIB 97968788024</w:t>
      </w:r>
      <w:r w:rsidRPr="001D10CB">
        <w:rPr>
          <w:sz w:val="24"/>
          <w:szCs w:val="24"/>
        </w:rPr>
        <w:t xml:space="preserve">, na temelju čl. </w:t>
      </w:r>
      <w:r w:rsidR="00F67DA0">
        <w:rPr>
          <w:sz w:val="24"/>
          <w:szCs w:val="24"/>
        </w:rPr>
        <w:t>60. st. 1</w:t>
      </w:r>
      <w:r w:rsidRPr="001D10CB">
        <w:rPr>
          <w:sz w:val="24"/>
          <w:szCs w:val="24"/>
        </w:rPr>
        <w:t>.</w:t>
      </w:r>
      <w:r w:rsidR="00DC250D">
        <w:rPr>
          <w:sz w:val="24"/>
          <w:szCs w:val="24"/>
        </w:rPr>
        <w:t>, a u svezi s čl. 55. st. 2.</w:t>
      </w:r>
      <w:r w:rsidRPr="001D10CB" w:rsidR="006E42D3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Stečajnog zakona</w:t>
      </w:r>
      <w:r w:rsidR="00F67DA0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određuje se </w:t>
      </w:r>
      <w:r w:rsidR="00CE53EF">
        <w:rPr>
          <w:sz w:val="24"/>
          <w:szCs w:val="24"/>
        </w:rPr>
        <w:t>nastavak ročišta</w:t>
      </w:r>
      <w:r w:rsidR="00284171">
        <w:rPr>
          <w:sz w:val="24"/>
          <w:szCs w:val="24"/>
        </w:rPr>
        <w:t xml:space="preserve"> </w:t>
      </w:r>
      <w:r w:rsidR="00673351">
        <w:rPr>
          <w:sz w:val="24"/>
          <w:szCs w:val="24"/>
        </w:rPr>
        <w:t xml:space="preserve">za glasovanje o </w:t>
      </w:r>
      <w:r w:rsidRPr="001D10CB" w:rsidR="00EE6138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673351">
        <w:rPr>
          <w:sz w:val="24"/>
          <w:szCs w:val="24"/>
        </w:rPr>
        <w:t xml:space="preserve"> (izmijenjeni)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restrukturiranja dužnika </w:t>
      </w:r>
      <w:r w:rsidR="00CE53EF">
        <w:rPr>
          <w:sz w:val="24"/>
          <w:szCs w:val="24"/>
        </w:rPr>
        <w:t>od 25</w:t>
      </w:r>
      <w:r w:rsidR="00F360BB">
        <w:rPr>
          <w:sz w:val="24"/>
          <w:szCs w:val="24"/>
        </w:rPr>
        <w:t xml:space="preserve">. </w:t>
      </w:r>
      <w:r w:rsidR="00CE53EF">
        <w:rPr>
          <w:sz w:val="24"/>
          <w:szCs w:val="24"/>
        </w:rPr>
        <w:t>rujna</w:t>
      </w:r>
      <w:r w:rsidR="00673351">
        <w:rPr>
          <w:sz w:val="24"/>
          <w:szCs w:val="24"/>
        </w:rPr>
        <w:t xml:space="preserve"> 2019</w:t>
      </w:r>
      <w:r w:rsidR="00F360BB">
        <w:rPr>
          <w:sz w:val="24"/>
          <w:szCs w:val="24"/>
        </w:rPr>
        <w:t>. godine</w:t>
      </w:r>
      <w:r w:rsidR="00284171">
        <w:rPr>
          <w:sz w:val="24"/>
          <w:szCs w:val="24"/>
        </w:rPr>
        <w:t xml:space="preserve">, </w:t>
      </w:r>
      <w:r w:rsidRPr="001D10CB">
        <w:rPr>
          <w:sz w:val="24"/>
          <w:szCs w:val="24"/>
        </w:rPr>
        <w:t xml:space="preserve">za dan </w:t>
      </w:r>
      <w:r w:rsidR="00C52402">
        <w:rPr>
          <w:b/>
          <w:sz w:val="24"/>
          <w:szCs w:val="24"/>
          <w:u w:val="single"/>
        </w:rPr>
        <w:t>23</w:t>
      </w:r>
      <w:r w:rsidR="00F85379">
        <w:rPr>
          <w:b/>
          <w:sz w:val="24"/>
          <w:szCs w:val="24"/>
          <w:u w:val="single"/>
        </w:rPr>
        <w:t xml:space="preserve">. listopada </w:t>
      </w:r>
      <w:r w:rsidRPr="001D10CB" w:rsidR="00CE149C">
        <w:rPr>
          <w:b/>
          <w:sz w:val="24"/>
          <w:szCs w:val="24"/>
          <w:u w:val="single"/>
        </w:rPr>
        <w:t>2019</w:t>
      </w:r>
      <w:r w:rsidRPr="001D10CB" w:rsidR="00736BD1">
        <w:rPr>
          <w:b/>
          <w:sz w:val="24"/>
          <w:szCs w:val="24"/>
          <w:u w:val="single"/>
        </w:rPr>
        <w:t>.</w:t>
      </w:r>
      <w:r w:rsidR="00F85379">
        <w:rPr>
          <w:b/>
          <w:sz w:val="24"/>
          <w:szCs w:val="24"/>
          <w:u w:val="single"/>
        </w:rPr>
        <w:t xml:space="preserve"> godine u </w:t>
      </w:r>
      <w:r w:rsidR="00C52402">
        <w:rPr>
          <w:b/>
          <w:sz w:val="24"/>
          <w:szCs w:val="24"/>
          <w:u w:val="single"/>
        </w:rPr>
        <w:t>09,3</w:t>
      </w:r>
      <w:r w:rsidR="00BB39B8">
        <w:rPr>
          <w:b/>
          <w:sz w:val="24"/>
          <w:szCs w:val="24"/>
          <w:u w:val="single"/>
        </w:rPr>
        <w:t>0</w:t>
      </w:r>
      <w:r w:rsidRPr="001D10CB">
        <w:rPr>
          <w:b/>
          <w:sz w:val="24"/>
          <w:szCs w:val="24"/>
          <w:u w:val="single"/>
        </w:rPr>
        <w:t xml:space="preserve"> sati</w:t>
      </w:r>
      <w:r w:rsidRPr="001D10CB" w:rsidR="00CE149C">
        <w:rPr>
          <w:sz w:val="24"/>
          <w:szCs w:val="24"/>
        </w:rPr>
        <w:t xml:space="preserve">, </w:t>
      </w:r>
      <w:r w:rsidR="00C52402">
        <w:rPr>
          <w:sz w:val="24"/>
          <w:szCs w:val="24"/>
        </w:rPr>
        <w:t xml:space="preserve">soba 91/II, </w:t>
      </w:r>
      <w:r w:rsidRPr="001D10CB">
        <w:rPr>
          <w:sz w:val="24"/>
          <w:szCs w:val="24"/>
        </w:rPr>
        <w:t>Trg</w:t>
      </w:r>
      <w:r w:rsidRPr="001D10CB" w:rsidR="00D017F0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="00436A49" w:rsidP="00436A49" w:rsidRDefault="00436A49">
      <w:pPr>
        <w:pStyle w:val="Odlomakpopisa"/>
        <w:widowControl/>
        <w:ind w:left="1428"/>
        <w:jc w:val="both"/>
        <w:rPr>
          <w:sz w:val="24"/>
          <w:szCs w:val="24"/>
        </w:rPr>
      </w:pPr>
    </w:p>
    <w:p w:rsidRPr="00436A49" w:rsidR="002A38EB" w:rsidP="00436A49" w:rsidRDefault="00D017F0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436A49">
        <w:rPr>
          <w:sz w:val="24"/>
          <w:szCs w:val="24"/>
        </w:rPr>
        <w:t>Pozivaju se v</w:t>
      </w:r>
      <w:r w:rsidRPr="00436A49" w:rsidR="002A38EB">
        <w:rPr>
          <w:sz w:val="24"/>
          <w:szCs w:val="24"/>
        </w:rPr>
        <w:t xml:space="preserve">jerovnici dužnika </w:t>
      </w:r>
      <w:r w:rsidRPr="00436A49">
        <w:rPr>
          <w:sz w:val="24"/>
          <w:szCs w:val="24"/>
        </w:rPr>
        <w:t>kojima pripada pravo glasa, da do ročišta za glasovanje,</w:t>
      </w:r>
      <w:r w:rsidRPr="00436A49" w:rsidR="002A38EB">
        <w:rPr>
          <w:sz w:val="24"/>
          <w:szCs w:val="24"/>
        </w:rPr>
        <w:t xml:space="preserve"> pozivo</w:t>
      </w:r>
      <w:r w:rsidRPr="00436A49">
        <w:rPr>
          <w:sz w:val="24"/>
          <w:szCs w:val="24"/>
        </w:rPr>
        <w:t>m na gornji broj spisa dostave</w:t>
      </w:r>
      <w:r w:rsidRPr="00436A49"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</w:t>
      </w:r>
      <w:r w:rsidR="00C52402">
        <w:rPr>
          <w:sz w:val="24"/>
          <w:szCs w:val="24"/>
        </w:rPr>
        <w:t>67/19</w:t>
      </w:r>
      <w:r w:rsidRPr="00436A49" w:rsidR="002A38EB">
        <w:rPr>
          <w:sz w:val="24"/>
          <w:szCs w:val="24"/>
        </w:rPr>
        <w:t>)</w:t>
      </w:r>
      <w:r w:rsidRPr="00436A49">
        <w:rPr>
          <w:sz w:val="24"/>
          <w:szCs w:val="24"/>
        </w:rPr>
        <w:t>.</w:t>
      </w:r>
    </w:p>
    <w:p w:rsidR="002A38EB" w:rsidP="002A38EB" w:rsidRDefault="002A38EB">
      <w:pPr>
        <w:widowControl/>
        <w:jc w:val="both"/>
        <w:rPr>
          <w:sz w:val="24"/>
          <w:szCs w:val="24"/>
        </w:rPr>
      </w:pPr>
    </w:p>
    <w:p w:rsidR="002A38EB" w:rsidP="002A38EB" w:rsidRDefault="00EE6138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C52402">
        <w:rPr>
          <w:sz w:val="24"/>
          <w:szCs w:val="24"/>
        </w:rPr>
        <w:t>15</w:t>
      </w:r>
      <w:r w:rsidR="002A38EB">
        <w:rPr>
          <w:sz w:val="24"/>
          <w:szCs w:val="24"/>
        </w:rPr>
        <w:t xml:space="preserve">. </w:t>
      </w:r>
      <w:r w:rsidR="00C52402">
        <w:rPr>
          <w:sz w:val="24"/>
          <w:szCs w:val="24"/>
        </w:rPr>
        <w:t>listopada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</w:p>
    <w:p w:rsidR="002A38EB" w:rsidP="002A38EB" w:rsidRDefault="002A38EB">
      <w:pPr>
        <w:widowControl/>
        <w:ind w:left="142" w:firstLine="566"/>
        <w:jc w:val="center"/>
        <w:rPr>
          <w:sz w:val="24"/>
          <w:szCs w:val="24"/>
        </w:rPr>
      </w:pPr>
    </w:p>
    <w:p w:rsidR="002A38EB" w:rsidP="002A38EB" w:rsidRDefault="002A38EB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="002A38EB" w:rsidP="002A38EB" w:rsidRDefault="00D017F0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0520CE">
        <w:rPr>
          <w:sz w:val="24"/>
          <w:szCs w:val="24"/>
        </w:rPr>
        <w:t>,v.r.</w:t>
      </w:r>
    </w:p>
    <w:p w:rsidR="00402EAC" w:rsidP="002A38EB" w:rsidRDefault="00402EAC">
      <w:pPr>
        <w:widowControl/>
        <w:jc w:val="both"/>
        <w:rPr>
          <w:sz w:val="24"/>
          <w:szCs w:val="24"/>
        </w:rPr>
      </w:pPr>
    </w:p>
    <w:p w:rsidR="002A38EB" w:rsidP="002A38EB" w:rsidRDefault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2A38EB" w:rsidP="002A38EB" w:rsidRDefault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="002A38EB" w:rsidP="002A38EB" w:rsidRDefault="002A38EB">
      <w:pPr>
        <w:widowControl/>
        <w:ind w:left="720"/>
        <w:jc w:val="both"/>
      </w:pPr>
    </w:p>
    <w:p w:rsidR="000520CE" w:rsidP="006F7248" w:rsidRDefault="000520CE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0520CE" w:rsidP="006F7248" w:rsidRDefault="000520CE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  <w:bookmarkStart w:name="_GoBack" w:id="0"/>
      <w:bookmarkEnd w:id="0"/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B4A0D" w:rsidRDefault="002B4A0D"/>
    <w:sectPr w:rsidR="002B4A0D" w:rsidSect="00D5498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35975"/>
    <w:multiLevelType w:val="hybridMultilevel"/>
    <w:tmpl w:val="0A20F344"/>
    <w:lvl w:ilvl="0" w:tplc="174AF8A4">
      <w:start w:val="1"/>
      <w:numFmt w:val="upperRoman"/>
      <w:lvlText w:val="%1."/>
      <w:lvlJc w:val="left"/>
      <w:pPr>
        <w:ind w:left="1428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EB"/>
    <w:rsid w:val="000520CE"/>
    <w:rsid w:val="00064DDF"/>
    <w:rsid w:val="000D1E19"/>
    <w:rsid w:val="000E2F80"/>
    <w:rsid w:val="000F16BA"/>
    <w:rsid w:val="001118D0"/>
    <w:rsid w:val="00181E54"/>
    <w:rsid w:val="00193A24"/>
    <w:rsid w:val="001B4E8A"/>
    <w:rsid w:val="001D10CB"/>
    <w:rsid w:val="00227D5E"/>
    <w:rsid w:val="00232D62"/>
    <w:rsid w:val="00273E92"/>
    <w:rsid w:val="0028292E"/>
    <w:rsid w:val="002835AB"/>
    <w:rsid w:val="00284171"/>
    <w:rsid w:val="002976F7"/>
    <w:rsid w:val="002A38EB"/>
    <w:rsid w:val="002B4A0D"/>
    <w:rsid w:val="002E45EF"/>
    <w:rsid w:val="00310EB4"/>
    <w:rsid w:val="00343EC7"/>
    <w:rsid w:val="00353C82"/>
    <w:rsid w:val="003B4DE0"/>
    <w:rsid w:val="003C7576"/>
    <w:rsid w:val="00402EAC"/>
    <w:rsid w:val="00436A49"/>
    <w:rsid w:val="0047579F"/>
    <w:rsid w:val="004B6B69"/>
    <w:rsid w:val="00514A13"/>
    <w:rsid w:val="00576FB1"/>
    <w:rsid w:val="005A5F5B"/>
    <w:rsid w:val="005E6EA0"/>
    <w:rsid w:val="00601ADB"/>
    <w:rsid w:val="00626FE6"/>
    <w:rsid w:val="00662F6C"/>
    <w:rsid w:val="00673351"/>
    <w:rsid w:val="00676974"/>
    <w:rsid w:val="006A443A"/>
    <w:rsid w:val="006E2843"/>
    <w:rsid w:val="006E42D3"/>
    <w:rsid w:val="006E7CA6"/>
    <w:rsid w:val="006F1BCB"/>
    <w:rsid w:val="0071487F"/>
    <w:rsid w:val="00736BD1"/>
    <w:rsid w:val="00853032"/>
    <w:rsid w:val="0086076D"/>
    <w:rsid w:val="00881672"/>
    <w:rsid w:val="0089641A"/>
    <w:rsid w:val="008D7D90"/>
    <w:rsid w:val="0090520C"/>
    <w:rsid w:val="00914111"/>
    <w:rsid w:val="009349B6"/>
    <w:rsid w:val="00947F24"/>
    <w:rsid w:val="00951DD6"/>
    <w:rsid w:val="009B2765"/>
    <w:rsid w:val="009E29C7"/>
    <w:rsid w:val="00A03982"/>
    <w:rsid w:val="00A159F0"/>
    <w:rsid w:val="00A4427D"/>
    <w:rsid w:val="00A50C54"/>
    <w:rsid w:val="00A53C47"/>
    <w:rsid w:val="00B75E3B"/>
    <w:rsid w:val="00BA780C"/>
    <w:rsid w:val="00BB39B8"/>
    <w:rsid w:val="00C22B56"/>
    <w:rsid w:val="00C35108"/>
    <w:rsid w:val="00C52402"/>
    <w:rsid w:val="00C96D3F"/>
    <w:rsid w:val="00CB2184"/>
    <w:rsid w:val="00CD5947"/>
    <w:rsid w:val="00CE149C"/>
    <w:rsid w:val="00CE1C5B"/>
    <w:rsid w:val="00CE53EF"/>
    <w:rsid w:val="00D001C6"/>
    <w:rsid w:val="00D017F0"/>
    <w:rsid w:val="00D54989"/>
    <w:rsid w:val="00D66541"/>
    <w:rsid w:val="00DC250D"/>
    <w:rsid w:val="00DD696B"/>
    <w:rsid w:val="00DE3257"/>
    <w:rsid w:val="00E17E93"/>
    <w:rsid w:val="00E4158B"/>
    <w:rsid w:val="00E51693"/>
    <w:rsid w:val="00EE6138"/>
    <w:rsid w:val="00EE6929"/>
    <w:rsid w:val="00F360BB"/>
    <w:rsid w:val="00F43EA0"/>
    <w:rsid w:val="00F4586C"/>
    <w:rsid w:val="00F52A44"/>
    <w:rsid w:val="00F67DA0"/>
    <w:rsid w:val="00F85379"/>
    <w:rsid w:val="00FB3A48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2A38EB"/>
    <w:rPr>
      <w:rFonts w:eastAsia="Times New Roman" w:cs="Times New Roman"/>
      <w:b/>
      <w:sz w:val="22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38E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A38EB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2E45E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520C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520CE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20CE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20CE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20CE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0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20C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0C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0C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0C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St-3176/2018</izvorni_sadrzaj>
    <derivirana_varijabla naziv="DomainObject.Predmet.OznakaBroj_1">St-3176/2018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REFUL RADIO d.o.o. zastupanog po punomoćniku Ivan Škarica</izvorni_sadrzaj>
    <derivirana_varijabla naziv="DomainObject.Predmet.ProtustrankaFormated_1">  REFUL RADIO d.o.o. zastupanog po punomoćniku Ivan Škarica</derivirana_varijabla>
  </DomainObject.Predmet.ProtustrankaFormated>
  <DomainObject.Predmet.ProtustrankaFormatedOIB>
    <izvorni_sadrzaj>  REFUL RADIO d.o.o., OIB 97968788024 zastupanog po punomoćniku Ivan Škarica</izvorni_sadrzaj>
    <derivirana_varijabla naziv="DomainObject.Predmet.ProtustrankaFormatedOIB_1">  REFUL RADIO d.o.o., OIB 97968788024 zastupanog po punomoćniku Ivan Škarica</derivirana_varijabla>
  </DomainObject.Predmet.ProtustrankaFormatedOIB>
  <DomainObject.Predmet.ProtustrankaFormatedWithAdress>
    <izvorni_sadrzaj> REFUL RADIO d.o.o., Drenovačka ulica 2, 10000 Zagreb zastupanog po punomoćniku Ivan Škarica</izvorni_sadrzaj>
    <derivirana_varijabla naziv="DomainObject.Predmet.ProtustrankaFormatedWithAdress_1"> REFUL RADIO d.o.o., Drenovačka ulica 2, 10000 Zagreb zastupanog po punomoćniku Ivan Škarica</derivirana_varijabla>
  </DomainObject.Predmet.ProtustrankaFormatedWithAdress>
  <DomainObject.Predmet.ProtustrankaFormatedWithAdressOIB>
    <izvorni_sadrzaj> REFUL RADIO d.o.o., OIB 97968788024, Drenovačka ulica 2, 10000 Zagreb zastupanog po punomoćniku Ivan Škarica</izvorni_sadrzaj>
    <derivirana_varijabla naziv="DomainObject.Predmet.ProtustrankaFormatedWithAdressOIB_1"> REFUL RADIO d.o.o., OIB 97968788024, Drenovačka ulica 2, 10000 Zagreb zastupanog po punomoćniku Ivan Škarica</derivirana_varijabla>
  </DomainObject.Predmet.ProtustrankaFormatedWithAdressOIB>
  <DomainObject.Predmet.ProtustrankaWithAdress>
    <izvorni_sadrzaj>REFUL RADIO d.o.o. Drenovačka ulica 2, 10000 Zagreb</izvorni_sadrzaj>
    <derivirana_varijabla naziv="DomainObject.Predmet.ProtustrankaWithAdress_1">REFUL RADIO d.o.o. Drenovačka ulica 2, 10000 Zagreb</derivirana_varijabla>
  </DomainObject.Predmet.ProtustrankaWithAdress>
  <DomainObject.Predmet.ProtustrankaWithAdressOIB>
    <izvorni_sadrzaj>REFUL RADIO d.o.o., OIB 97968788024, Drenovačka ulica 2, 10000 Zagreb</izvorni_sadrzaj>
    <derivirana_varijabla naziv="DomainObject.Predmet.ProtustrankaWithAdressOIB_1">REFUL RADIO d.o.o., OIB 97968788024, Drenovačka ulica 2, 10000 Zagreb</derivirana_varijabla>
  </DomainObject.Predmet.ProtustrankaWithAdressOIB>
  <DomainObject.Predmet.ProtustrankaNazivFormated>
    <izvorni_sadrzaj>REFUL RADIO d.o.o.</izvorni_sadrzaj>
    <derivirana_varijabla naziv="DomainObject.Predmet.ProtustrankaNazivFormated_1">REFUL RADIO d.o.o.</derivirana_varijabla>
  </DomainObject.Predmet.ProtustrankaNazivFormated>
  <DomainObject.Predmet.ProtustrankaNazivFormatedOIB>
    <izvorni_sadrzaj>REFUL RADIO d.o.o., OIB 97968788024</izvorni_sadrzaj>
    <derivirana_varijabla naziv="DomainObject.Predmet.ProtustrankaNazivFormatedOIB_1">REFUL RADIO d.o.o., OIB 97968788024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REFUL RADIO d.o.o.</izvorni_sadrzaj>
    <derivirana_varijabla naziv="DomainObject.Predmet.StrankaFormated_1">  REFUL RADIO d.o.o.</derivirana_varijabla>
  </DomainObject.Predmet.StrankaFormated>
  <DomainObject.Predmet.StrankaFormatedOIB>
    <izvorni_sadrzaj>  REFUL RADIO d.o.o., OIB 97968788024</izvorni_sadrzaj>
    <derivirana_varijabla naziv="DomainObject.Predmet.StrankaFormatedOIB_1">  REFUL RADIO d.o.o., OIB 97968788024</derivirana_varijabla>
  </DomainObject.Predmet.StrankaFormatedOIB>
  <DomainObject.Predmet.StrankaFormatedWithAdress>
    <izvorni_sadrzaj> REFUL RADIO d.o.o., Drenovačka ulica 2, 10000 Zagreb</izvorni_sadrzaj>
    <derivirana_varijabla naziv="DomainObject.Predmet.StrankaFormatedWithAdress_1"> REFUL RADIO d.o.o., Drenovačka ulica 2, 10000 Zagreb</derivirana_varijabla>
  </DomainObject.Predmet.StrankaFormatedWithAdress>
  <DomainObject.Predmet.StrankaFormatedWithAdressOIB>
    <izvorni_sadrzaj> REFUL RADIO d.o.o., OIB 97968788024, Drenovačka ulica 2, 10000 Zagreb</izvorni_sadrzaj>
    <derivirana_varijabla naziv="DomainObject.Predmet.StrankaFormatedWithAdressOIB_1"> REFUL RADIO d.o.o., OIB 97968788024, Drenovačka ulica 2, 10000 Zagreb</derivirana_varijabla>
  </DomainObject.Predmet.StrankaFormatedWithAdressOIB>
  <DomainObject.Predmet.StrankaWithAdress>
    <izvorni_sadrzaj>REFUL RADIO d.o.o. Drenovačka ulica 2,10000 Zagreb</izvorni_sadrzaj>
    <derivirana_varijabla naziv="DomainObject.Predmet.StrankaWithAdress_1">REFUL RADIO d.o.o. Drenovačka ulica 2,10000 Zagreb</derivirana_varijabla>
  </DomainObject.Predmet.StrankaWithAdress>
  <DomainObject.Predmet.StrankaWithAdressOIB>
    <izvorni_sadrzaj>REFUL RADIO d.o.o., OIB 97968788024, Drenovačka ulica 2,10000 Zagreb</izvorni_sadrzaj>
    <derivirana_varijabla naziv="DomainObject.Predmet.StrankaWithAdressOIB_1">REFUL RADIO d.o.o., OIB 97968788024, Drenovačka ulica 2,10000 Zagreb</derivirana_varijabla>
  </DomainObject.Predmet.StrankaWithAdressOIB>
  <DomainObject.Predmet.StrankaNazivFormated>
    <izvorni_sadrzaj>REFUL RADIO d.o.o.</izvorni_sadrzaj>
    <derivirana_varijabla naziv="DomainObject.Predmet.StrankaNazivFormated_1">REFUL RADIO d.o.o.</derivirana_varijabla>
  </DomainObject.Predmet.StrankaNazivFormated>
  <DomainObject.Predmet.StrankaNazivFormatedOIB>
    <izvorni_sadrzaj>REFUL RADIO d.o.o., OIB 97968788024</izvorni_sadrzaj>
    <derivirana_varijabla naziv="DomainObject.Predmet.StrankaNazivFormatedOIB_1">REFUL RADIO d.o.o., OIB 97968788024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REFUL RADIO d.o.o.</item>
    </izvorni_sadrzaj>
    <derivirana_varijabla naziv="DomainObject.Predmet.StrankaListFormated_1">
      <item>REFUL RADIO d.o.o.</item>
    </derivirana_varijabla>
  </DomainObject.Predmet.StrankaListFormated>
  <DomainObject.Predmet.StrankaListFormatedOIB>
    <izvorni_sadrzaj>
      <item>REFUL RADIO d.o.o., OIB 97968788024</item>
    </izvorni_sadrzaj>
    <derivirana_varijabla naziv="DomainObject.Predmet.StrankaListFormatedOIB_1">
      <item>REFUL RADIO d.o.o., OIB 97968788024</item>
    </derivirana_varijabla>
  </DomainObject.Predmet.StrankaListFormatedOIB>
  <DomainObject.Predmet.StrankaListFormatedWithAdress>
    <izvorni_sadrzaj>
      <item>REFUL RADIO d.o.o., Drenovačka ulica 2, 10000 Zagreb</item>
    </izvorni_sadrzaj>
    <derivirana_varijabla naziv="DomainObject.Predmet.StrankaListFormatedWithAdress_1">
      <item>REFUL RADIO d.o.o., Drenovačka ulica 2, 10000 Zagreb</item>
    </derivirana_varijabla>
  </DomainObject.Predmet.StrankaListFormatedWithAdress>
  <DomainObject.Predmet.StrankaListFormatedWithAdressOIB>
    <izvorni_sadrzaj>
      <item>REFUL RADIO d.o.o., OIB 97968788024, Drenovačka ulica 2, 10000 Zagreb</item>
    </izvorni_sadrzaj>
    <derivirana_varijabla naziv="DomainObject.Predmet.StrankaListFormatedWithAdressOIB_1">
      <item>REFUL RADIO d.o.o., OIB 97968788024, Drenovačka ulica 2, 10000 Zagreb</item>
    </derivirana_varijabla>
  </DomainObject.Predmet.StrankaListFormatedWithAdressOIB>
  <DomainObject.Predmet.StrankaListNazivFormated>
    <izvorni_sadrzaj>
      <item>REFUL RADIO d.o.o.</item>
    </izvorni_sadrzaj>
    <derivirana_varijabla naziv="DomainObject.Predmet.StrankaListNazivFormated_1">
      <item>REFUL RADIO d.o.o.</item>
    </derivirana_varijabla>
  </DomainObject.Predmet.StrankaListNazivFormated>
  <DomainObject.Predmet.StrankaListNazivFormatedOIB>
    <izvorni_sadrzaj>
      <item>REFUL RADIO d.o.o., OIB 97968788024</item>
    </izvorni_sadrzaj>
    <derivirana_varijabla naziv="DomainObject.Predmet.StrankaListNazivFormatedOIB_1">
      <item>REFUL RADIO d.o.o., OIB 97968788024</item>
    </derivirana_varijabla>
  </DomainObject.Predmet.StrankaListNazivFormatedOIB>
  <DomainObject.Predmet.ProtuStrankaListFormated>
    <izvorni_sadrzaj>
      <item>REFUL RADIO d.o.o. zastupanog po punomoćniku Ivan Škarica</item>
    </izvorni_sadrzaj>
    <derivirana_varijabla naziv="DomainObject.Predmet.ProtuStrankaListFormated_1">
      <item>REFUL RADIO d.o.o. zastupanog po punomoćniku Ivan Škarica</item>
    </derivirana_varijabla>
  </DomainObject.Predmet.ProtuStrankaListFormated>
  <DomainObject.Predmet.ProtuStrankaListFormatedOIB>
    <izvorni_sadrzaj>
      <item>REFUL RADIO d.o.o., OIB 97968788024 zastupanog po punomoćniku Ivan Škarica</item>
    </izvorni_sadrzaj>
    <derivirana_varijabla naziv="DomainObject.Predmet.ProtuStrankaListFormatedOIB_1">
      <item>REFUL RADIO d.o.o., OIB 97968788024 zastupanog po punomoćniku Ivan Škarica</item>
    </derivirana_varijabla>
  </DomainObject.Predmet.ProtuStrankaListFormatedOIB>
  <DomainObject.Predmet.ProtuStrankaListFormatedWithAdress>
    <izvorni_sadrzaj>
      <item>REFUL RADIO d.o.o., Drenovačka ulica 2, 10000 Zagreb zastupanog po punomoćniku Ivan Škarica</item>
    </izvorni_sadrzaj>
    <derivirana_varijabla naziv="DomainObject.Predmet.ProtuStrankaListFormatedWithAdress_1">
      <item>REFUL RADIO d.o.o., Drenovačka ulica 2, 10000 Zagreb zastupanog po punomoćniku Ivan Škarica</item>
    </derivirana_varijabla>
  </DomainObject.Predmet.ProtuStrankaListFormatedWithAdress>
  <DomainObject.Predmet.ProtuStrankaListFormatedWithAdressOIB>
    <izvorni_sadrzaj>
      <item>REFUL RADIO d.o.o., OIB 97968788024, Drenovačka ulica 2, 10000 Zagreb zastupanog po punomoćniku Ivan Škarica</item>
    </izvorni_sadrzaj>
    <derivirana_varijabla naziv="DomainObject.Predmet.ProtuStrankaListFormatedWithAdressOIB_1">
      <item>REFUL RADIO d.o.o., OIB 97968788024, Drenovačka ulica 2, 10000 Zagreb zastupanog po punomoćniku Ivan Škarica</item>
    </derivirana_varijabla>
  </DomainObject.Predmet.ProtuStrankaListFormatedWithAdressOIB>
  <DomainObject.Predmet.ProtuStrankaListNazivFormated>
    <izvorni_sadrzaj>
      <item>REFUL RADIO d.o.o.</item>
    </izvorni_sadrzaj>
    <derivirana_varijabla naziv="DomainObject.Predmet.ProtuStrankaListNazivFormated_1">
      <item>REFUL RADIO d.o.o.</item>
    </derivirana_varijabla>
  </DomainObject.Predmet.ProtuStrankaListNazivFormated>
  <DomainObject.Predmet.ProtuStrankaListNazivFormatedOIB>
    <izvorni_sadrzaj>
      <item>REFUL RADIO d.o.o., OIB 97968788024</item>
    </izvorni_sadrzaj>
    <derivirana_varijabla naziv="DomainObject.Predmet.ProtuStrankaListNazivFormatedOIB_1">
      <item>REFUL RADIO d.o.o., OIB 97968788024</item>
    </derivirana_varijabla>
  </DomainObject.Predmet.ProtuStrankaListNazivFormatedOIB>
  <DomainObject.Predmet.OstaliListFormated>
    <izvorni_sadrzaj>
      <item>Ivan Škarica punomoćnik sudionika u postupku REFUL RADIO d.o.o.</item>
      <item>Pavle Fellner</item>
    </izvorni_sadrzaj>
    <derivirana_varijabla naziv="DomainObject.Predmet.OstaliListFormated_1">
      <item>Ivan Škarica punomoćnik sudionika u postupku REFUL RADIO d.o.o.</item>
      <item>Pavle Fellner</item>
    </derivirana_varijabla>
  </DomainObject.Predmet.OstaliListFormated>
  <DomainObject.Predmet.OstaliListFormatedOIB>
    <izvorni_sadrzaj>
      <item>Ivan Škarica, OIB 54025915305 punomoćnik sudionika u postupku REFUL RADIO d.o.o.</item>
      <item>Pavle Fellner, OIB 66210646862</item>
    </izvorni_sadrzaj>
    <derivirana_varijabla naziv="DomainObject.Predmet.OstaliListFormatedOIB_1">
      <item>Ivan Škarica, OIB 54025915305 punomoćnik sudionika u postupku REFUL RADIO d.o.o.</item>
      <item>Pavle Fellner, OIB 66210646862</item>
    </derivirana_varijabla>
  </DomainObject.Predmet.OstaliListFormatedOIB>
  <DomainObject.Predmet.OstaliListFormatedWithAdress>
    <izvorni_sadrzaj>
      <item>Ivan Škarica, Podbrežje X. 24, 10000 Zagreb punomoćnik sudionika u postupku REFUL RADIO d.o.o.</item>
      <item>Pavle Fellner, Jurišićeva 1A, 10000 Zagreb</item>
    </izvorni_sadrzaj>
    <derivirana_varijabla naziv="DomainObject.Predmet.OstaliListFormatedWithAdress_1">
      <item>Ivan Škarica, Podbrežje X. 24, 10000 Zagreb punomoćnik sudionika u postupku REFUL RADIO d.o.o.</item>
      <item>Pavle Fellner, Jurišićeva 1A, 10000 Zagreb</item>
    </derivirana_varijabla>
  </DomainObject.Predmet.OstaliListFormatedWithAdress>
  <DomainObject.Predmet.OstaliListFormatedWithAdressOIB>
    <izvorni_sadrzaj>
      <item>Ivan Škarica, OIB 54025915305, Podbrežje X. 24, 10000 Zagreb punomoćnik sudionika u postupku REFUL RADIO d.o.o.</item>
      <item>Pavle Fellner, OIB 66210646862, Jurišićeva 1A, 10000 Zagreb</item>
    </izvorni_sadrzaj>
    <derivirana_varijabla naziv="DomainObject.Predmet.OstaliListFormatedWithAdressOIB_1">
      <item>Ivan Škarica, OIB 54025915305, Podbrežje X. 24, 10000 Zagreb punomoćnik sudionika u postupku REFUL RADIO d.o.o.</item>
      <item>Pavle Fellner, OIB 66210646862, Jurišićeva 1A, 10000 Zagreb</item>
    </derivirana_varijabla>
  </DomainObject.Predmet.OstaliListFormatedWithAdressOIB>
  <DomainObject.Predmet.OstaliListNazivFormated>
    <izvorni_sadrzaj>
      <item>Ivan Škarica</item>
      <item>Pavle Fellner</item>
    </izvorni_sadrzaj>
    <derivirana_varijabla naziv="DomainObject.Predmet.OstaliListNazivFormated_1">
      <item>Ivan Škarica</item>
      <item>Pavle Fellner</item>
    </derivirana_varijabla>
  </DomainObject.Predmet.OstaliListNazivFormated>
  <DomainObject.Predmet.OstaliListNazivFormatedOIB>
    <izvorni_sadrzaj>
      <item>Ivan Škarica, OIB 54025915305</item>
      <item>Pavle Fellner, OIB 66210646862</item>
    </izvorni_sadrzaj>
    <derivirana_varijabla naziv="DomainObject.Predmet.OstaliListNazivFormatedOIB_1">
      <item>Ivan Škarica, OIB 54025915305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REFUL RADIO d.o.o.</izvorni_sadrzaj>
    <derivirana_varijabla naziv="DomainObject.Predmet.StrankaIDrugi_1">REFUL RADIO d.o.o.</derivirana_varijabla>
  </DomainObject.Predmet.StrankaIDrugi>
  <DomainObject.Predmet.ProtustrankaIDrugi>
    <izvorni_sadrzaj>REFUL RADIO d.o.o.</izvorni_sadrzaj>
    <derivirana_varijabla naziv="DomainObject.Predmet.ProtustrankaIDrugi_1">REFUL RADIO d.o.o.</derivirana_varijabla>
  </DomainObject.Predmet.ProtustrankaIDrugi>
  <DomainObject.Predmet.StrankaIDrugiAdressOIB>
    <izvorni_sadrzaj>REFUL RADIO d.o.o., OIB 97968788024, Drenovačka ulica 2, 10000 Zagreb</izvorni_sadrzaj>
    <derivirana_varijabla naziv="DomainObject.Predmet.StrankaIDrugiAdressOIB_1">REFUL RADIO d.o.o., OIB 97968788024, Drenovačka ulica 2, 10000 Zagreb</derivirana_varijabla>
  </DomainObject.Predmet.StrankaIDrugiAdressOIB>
  <DomainObject.Predmet.ProtustrankaIDrugiAdressOIB>
    <izvorni_sadrzaj>REFUL RADIO d.o.o., OIB 97968788024, Drenovačka ulica 2, 10000 Zagreb</izvorni_sadrzaj>
    <derivirana_varijabla naziv="DomainObject.Predmet.ProtustrankaIDrugiAdressOIB_1">REFUL RADIO d.o.o., OIB 97968788024, Drenovačka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RADIO d.o.o.</item>
      <item>REFUL RADIO d.o.o.</item>
      <item>Ivan Škarica</item>
      <item>Pavle Fellner</item>
    </izvorni_sadrzaj>
    <derivirana_varijabla naziv="DomainObject.Predmet.SudioniciListNaziv_1">
      <item>REFUL RADIO d.o.o.</item>
      <item>REFUL RADIO d.o.o.</item>
      <item>Ivan Škarica</item>
      <item>Pavle Fellner</item>
    </derivirana_varijabla>
  </DomainObject.Predmet.SudioniciListNaziv>
  <DomainObject.Predmet.SudioniciListAdressOIB>
    <izvorni_sadrzaj>
      <item>REFUL RADIO d.o.o., OIB 97968788024, Drenovačka ulica 2,10000 Zagreb</item>
      <item>REFUL RADIO d.o.o., OIB 97968788024, Drenovačka ulica 2,10000 Zagreb</item>
      <item>Ivan Škarica, OIB 54025915305, Podbrežje X. 24,10000 Zagreb</item>
      <item>Pavle Fellner, OIB 66210646862, Jurišićeva 1A,10000 Zagreb</item>
    </izvorni_sadrzaj>
    <derivirana_varijabla naziv="DomainObject.Predmet.SudioniciListAdressOIB_1">
      <item>REFUL RADIO d.o.o., OIB 97968788024, Drenovačka ulica 2,10000 Zagreb</item>
      <item>REFUL RADIO d.o.o., OIB 97968788024, Drenovačka ulica 2,10000 Zagreb</item>
      <item>Ivan Škarica, OIB 54025915305, Podbrežje X. 24,10000 Zagreb</item>
      <item>Pavle Fellner, OIB 66210646862, Jurišićeva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97968788024</item>
      <item>, OIB 97968788024</item>
      <item>, OIB 54025915305</item>
      <item>, OIB 66210646862</item>
    </izvorni_sadrzaj>
    <derivirana_varijabla naziv="DomainObject.Predmet.SudioniciListNazivOIB_1">
      <item>, OIB 97968788024</item>
      <item>, OIB 97968788024</item>
      <item>, OIB 54025915305</item>
      <item>, OIB 66210646862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rujna 2019.</izvorni_sadrzaj>
    <derivirana_varijabla naziv="DomainObject.PredzadnjaOdlukaIzPredmeta.DatumDonosenjaOdluke_1">9. rujna 2019.</derivirana_varijabla>
  </DomainObject.PredzadnjaOdlukaIzPredmeta.DatumDonosenjaOdluke>
  <DomainObject.PredzadnjaOdlukaIzPredmeta.Oznaka>
    <izvorni_sadrzaj>St-3176/2018-28</izvorni_sadrzaj>
    <derivirana_varijabla naziv="DomainObject.PredzadnjaOdlukaIzPredmeta.Oznaka_1">St-3176/2018-28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236</properties:Words>
  <properties:Characters>1189</properties:Characters>
  <properties:Lines>48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2019-10-15T09:21:00Z</dcterms:created>
  <dc:creator>Monika Grbac</dc:creator>
  <cp:lastModifiedBy>Monika Grbac</cp:lastModifiedBy>
  <cp:lastPrinted>2018-09-05T11:29:00Z</cp:lastPrinted>
  <dcterms:modified xmlns:xsi="http://www.w3.org/2001/XMLSchema-instance" xsi:type="dcterms:W3CDTF">2019-10-15T09:26:00Z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određivanju ročišta (st-3176-18 2x.docx)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